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RABAT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Framlingham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Castle, Suffolk, into the lands of the late Ralph Ramsey(q.v.).</w:t>
      </w: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21-202)</w:t>
      </w: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C0AD1" w:rsidRDefault="003C0AD1" w:rsidP="003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3C0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D1" w:rsidRDefault="003C0AD1" w:rsidP="00564E3C">
      <w:pPr>
        <w:spacing w:after="0" w:line="240" w:lineRule="auto"/>
      </w:pPr>
      <w:r>
        <w:separator/>
      </w:r>
    </w:p>
  </w:endnote>
  <w:endnote w:type="continuationSeparator" w:id="0">
    <w:p w:rsidR="003C0AD1" w:rsidRDefault="003C0A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0AD1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D1" w:rsidRDefault="003C0AD1" w:rsidP="00564E3C">
      <w:pPr>
        <w:spacing w:after="0" w:line="240" w:lineRule="auto"/>
      </w:pPr>
      <w:r>
        <w:separator/>
      </w:r>
    </w:p>
  </w:footnote>
  <w:footnote w:type="continuationSeparator" w:id="0">
    <w:p w:rsidR="003C0AD1" w:rsidRDefault="003C0A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D1"/>
    <w:rsid w:val="00372DC6"/>
    <w:rsid w:val="003C0AD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09DD0"/>
  <w15:chartTrackingRefBased/>
  <w15:docId w15:val="{CB0DAA11-EFF8-4F7A-8F59-AC5D2643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2016-01-21T20:57:00Z</dcterms:created>
  <dcterms:modified xsi:type="dcterms:W3CDTF">2016-01-21T20:57:00Z</dcterms:modified>
</cp:coreProperties>
</file>